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6530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B024D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B024D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6530A6" w:rsidRPr="006530A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6530A6" w:rsidRPr="006530A6">
          <w:rPr>
            <w:rStyle w:val="aa"/>
          </w:rPr>
          <w:t>440052, г. Пенза, ул. Ново-Тамбовская, д.9;</w:t>
        </w:r>
        <w:r w:rsidR="006530A6" w:rsidRPr="006530A6">
          <w:rPr>
            <w:u w:val="single"/>
          </w:rPr>
          <w:t xml:space="preserve"> г. Пенза, ул. Суворова, д. 225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6530A6" w:rsidRPr="006530A6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6530A6" w:rsidRPr="006530A6">
          <w:rPr>
            <w:u w:val="single"/>
          </w:rPr>
          <w:t xml:space="preserve"> 11091/019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6530A6" w:rsidRPr="006530A6">
          <w:rPr>
            <w:rStyle w:val="aa"/>
          </w:rPr>
          <w:t xml:space="preserve">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6530A6" w:rsidRPr="006530A6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6530A6" w:rsidRPr="006530A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D8605B" w:rsidRPr="004F614B" w:rsidTr="006A1AF3">
        <w:trPr>
          <w:jc w:val="center"/>
        </w:trPr>
        <w:tc>
          <w:tcPr>
            <w:tcW w:w="4678" w:type="dxa"/>
            <w:vAlign w:val="center"/>
          </w:tcPr>
          <w:p w:rsidR="00D8605B" w:rsidRPr="004F614B" w:rsidRDefault="00D8605B" w:rsidP="00D8605B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605B" w:rsidRPr="00D8605B" w:rsidRDefault="00462A82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D8605B" w:rsidRPr="00D8605B">
        <w:t>- Руководство по эксплуатации Дозиметра-радиометра ЭКО-1 9443002-48987820-2001 РЭ;</w:t>
      </w:r>
    </w:p>
    <w:p w:rsidR="00D8605B" w:rsidRPr="00D8605B" w:rsidRDefault="00D8605B" w:rsidP="00AD14A4">
      <w:r w:rsidRPr="00D860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D8605B" w:rsidP="00AD14A4">
      <w:r w:rsidRPr="00D8605B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462A82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  <w:r w:rsidR="002414DF">
              <w:t>2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2414DF" w:rsidP="00883461">
            <w:pPr>
              <w:pStyle w:val="a8"/>
            </w:pPr>
            <w:r>
              <w:t>0.0204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2414DF" w:rsidRPr="002414DF" w:rsidTr="000D1F5B">
        <w:trPr>
          <w:jc w:val="center"/>
        </w:trPr>
        <w:tc>
          <w:tcPr>
            <w:tcW w:w="3237" w:type="dxa"/>
            <w:vAlign w:val="center"/>
          </w:tcPr>
          <w:p w:rsidR="002414DF" w:rsidRPr="002414DF" w:rsidRDefault="002414DF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2414DF" w:rsidRPr="002414DF" w:rsidRDefault="002414DF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2414DF" w:rsidRPr="002414DF" w:rsidRDefault="002414DF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2414DF" w:rsidRPr="002414DF" w:rsidRDefault="002414D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2414DF" w:rsidRPr="002414DF" w:rsidRDefault="002414DF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2414DF" w:rsidRPr="002414DF">
          <w:rPr>
            <w:bCs/>
          </w:rPr>
          <w:t>-</w:t>
        </w:r>
        <w:r w:rsidR="002414DF" w:rsidRPr="002414DF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2414DF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6530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62A8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62A82" w:rsidRPr="009E2A4C">
            <w:rPr>
              <w:rStyle w:val="ad"/>
              <w:sz w:val="20"/>
              <w:szCs w:val="20"/>
            </w:rPr>
            <w:fldChar w:fldCharType="separate"/>
          </w:r>
          <w:r w:rsidR="006530A6">
            <w:rPr>
              <w:rStyle w:val="ad"/>
              <w:noProof/>
              <w:sz w:val="20"/>
              <w:szCs w:val="20"/>
            </w:rPr>
            <w:t>1</w:t>
          </w:r>
          <w:r w:rsidR="00462A8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530A6" w:rsidRPr="006530A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3BBE36E2F0924614AD4B84237F707A05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9- ИИ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1F5B"/>
    <w:rsid w:val="000F44A4"/>
    <w:rsid w:val="00110025"/>
    <w:rsid w:val="001429B1"/>
    <w:rsid w:val="001607C8"/>
    <w:rsid w:val="00174EA7"/>
    <w:rsid w:val="0018241B"/>
    <w:rsid w:val="001B2036"/>
    <w:rsid w:val="001E7FAA"/>
    <w:rsid w:val="001F4D8D"/>
    <w:rsid w:val="00211552"/>
    <w:rsid w:val="00217377"/>
    <w:rsid w:val="00234932"/>
    <w:rsid w:val="002414DF"/>
    <w:rsid w:val="002E55C6"/>
    <w:rsid w:val="002F7D00"/>
    <w:rsid w:val="002F7F0D"/>
    <w:rsid w:val="00305B2F"/>
    <w:rsid w:val="00367816"/>
    <w:rsid w:val="003876C3"/>
    <w:rsid w:val="003C24DB"/>
    <w:rsid w:val="00402CAC"/>
    <w:rsid w:val="004349B2"/>
    <w:rsid w:val="00444410"/>
    <w:rsid w:val="00462A82"/>
    <w:rsid w:val="004A47AD"/>
    <w:rsid w:val="004B024D"/>
    <w:rsid w:val="004C4DB2"/>
    <w:rsid w:val="004D2124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530A6"/>
    <w:rsid w:val="0066044B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448"/>
    <w:rsid w:val="00781DF1"/>
    <w:rsid w:val="007A4948"/>
    <w:rsid w:val="007B6A27"/>
    <w:rsid w:val="007D1852"/>
    <w:rsid w:val="007D2CEA"/>
    <w:rsid w:val="007F143D"/>
    <w:rsid w:val="00881855"/>
    <w:rsid w:val="00883461"/>
    <w:rsid w:val="008E68DE"/>
    <w:rsid w:val="0090588D"/>
    <w:rsid w:val="00914408"/>
    <w:rsid w:val="0092778A"/>
    <w:rsid w:val="00967790"/>
    <w:rsid w:val="0097779F"/>
    <w:rsid w:val="009E736B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19B7"/>
    <w:rsid w:val="00B7753C"/>
    <w:rsid w:val="00BA5029"/>
    <w:rsid w:val="00BC2F3C"/>
    <w:rsid w:val="00C02721"/>
    <w:rsid w:val="00C5242F"/>
    <w:rsid w:val="00CE3307"/>
    <w:rsid w:val="00D307C9"/>
    <w:rsid w:val="00D76DF8"/>
    <w:rsid w:val="00D82405"/>
    <w:rsid w:val="00D8605B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1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